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5C68" w14:textId="77777777" w:rsidR="00161F42" w:rsidRDefault="00161F42" w:rsidP="003E4B22">
      <w:pPr>
        <w:pStyle w:val="Nagwek"/>
        <w:spacing w:line="360" w:lineRule="auto"/>
        <w:jc w:val="center"/>
        <w:rPr>
          <w:rFonts w:cs="Arial"/>
          <w:sz w:val="16"/>
          <w:szCs w:val="16"/>
        </w:rPr>
      </w:pPr>
    </w:p>
    <w:p w14:paraId="01C2D7FE" w14:textId="77777777" w:rsidR="00161F42" w:rsidRDefault="00161F42" w:rsidP="0096741A">
      <w:pPr>
        <w:pStyle w:val="Nagwek"/>
        <w:spacing w:line="360" w:lineRule="auto"/>
        <w:rPr>
          <w:rFonts w:cs="Arial"/>
          <w:sz w:val="16"/>
          <w:szCs w:val="16"/>
        </w:rPr>
      </w:pPr>
    </w:p>
    <w:p w14:paraId="477DC65C" w14:textId="1390FB52" w:rsidR="004F4404" w:rsidRPr="00223D13" w:rsidRDefault="001822B6" w:rsidP="004F4404">
      <w:pPr>
        <w:keepNext/>
        <w:tabs>
          <w:tab w:val="left" w:pos="0"/>
        </w:tabs>
        <w:spacing w:line="360" w:lineRule="auto"/>
        <w:jc w:val="right"/>
        <w:outlineLvl w:val="3"/>
        <w:rPr>
          <w:rFonts w:cs="Arial"/>
          <w:b/>
          <w:bCs/>
        </w:rPr>
      </w:pPr>
      <w:bookmarkStart w:id="0" w:name="_Hlk505251506"/>
      <w:bookmarkStart w:id="1" w:name="_Hlk505251203"/>
      <w:r w:rsidRPr="00223D13">
        <w:rPr>
          <w:b/>
          <w:bCs/>
        </w:rPr>
        <w:t>Załącznik nr</w:t>
      </w:r>
      <w:r w:rsidR="0055166A" w:rsidRPr="00223D13">
        <w:rPr>
          <w:b/>
          <w:bCs/>
        </w:rPr>
        <w:t xml:space="preserve"> </w:t>
      </w:r>
      <w:r w:rsidR="005D7417">
        <w:rPr>
          <w:b/>
          <w:bCs/>
        </w:rPr>
        <w:t>3</w:t>
      </w:r>
      <w:r w:rsidR="003E4B22" w:rsidRPr="00223D13">
        <w:rPr>
          <w:b/>
          <w:bCs/>
        </w:rPr>
        <w:t xml:space="preserve"> do SWZ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25"/>
      </w:tblGrid>
      <w:tr w:rsidR="0042441A" w:rsidRPr="00223D13" w14:paraId="65AB9E92" w14:textId="77777777" w:rsidTr="0042441A">
        <w:trPr>
          <w:trHeight w:hRule="exact" w:val="1258"/>
        </w:trPr>
        <w:tc>
          <w:tcPr>
            <w:tcW w:w="10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bookmarkEnd w:id="0"/>
          <w:p w14:paraId="1F26A60A" w14:textId="77777777" w:rsidR="0042441A" w:rsidRPr="00223D13" w:rsidRDefault="0042441A" w:rsidP="004F4404">
            <w:pPr>
              <w:jc w:val="center"/>
              <w:rPr>
                <w:rFonts w:cs="Arial"/>
                <w:sz w:val="36"/>
                <w:szCs w:val="36"/>
              </w:rPr>
            </w:pPr>
            <w:r w:rsidRPr="00223D13">
              <w:rPr>
                <w:rFonts w:cs="Arial"/>
                <w:sz w:val="36"/>
                <w:szCs w:val="36"/>
              </w:rPr>
              <w:t>OŚWIADCZENIE</w:t>
            </w:r>
          </w:p>
          <w:p w14:paraId="28BC94F7" w14:textId="4681BC15" w:rsidR="0042441A" w:rsidRPr="00223D13" w:rsidRDefault="005D7417" w:rsidP="008B680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5D7417">
              <w:rPr>
                <w:rFonts w:cs="Arial"/>
                <w:sz w:val="22"/>
                <w:szCs w:val="22"/>
              </w:rPr>
              <w:t xml:space="preserve"> niepodleganiu wykluczeniu dotyczące środków ograniczających w związku z działaniami </w:t>
            </w:r>
            <w:r>
              <w:rPr>
                <w:rFonts w:cs="Arial"/>
                <w:sz w:val="22"/>
                <w:szCs w:val="22"/>
              </w:rPr>
              <w:t>R</w:t>
            </w:r>
            <w:r w:rsidRPr="005D7417">
              <w:rPr>
                <w:rFonts w:cs="Arial"/>
                <w:sz w:val="22"/>
                <w:szCs w:val="22"/>
              </w:rPr>
              <w:t xml:space="preserve">osji destabilizującymi sytuację na </w:t>
            </w:r>
            <w:r>
              <w:rPr>
                <w:rFonts w:cs="Arial"/>
                <w:sz w:val="22"/>
                <w:szCs w:val="22"/>
              </w:rPr>
              <w:t>U</w:t>
            </w:r>
            <w:r w:rsidRPr="005D7417">
              <w:rPr>
                <w:rFonts w:cs="Arial"/>
                <w:sz w:val="22"/>
                <w:szCs w:val="22"/>
              </w:rPr>
              <w:t>krainie</w:t>
            </w:r>
          </w:p>
        </w:tc>
      </w:tr>
    </w:tbl>
    <w:p w14:paraId="03EF34E3" w14:textId="77777777" w:rsidR="004F4404" w:rsidRPr="00223D13" w:rsidRDefault="004F4404" w:rsidP="004F4404">
      <w:pPr>
        <w:tabs>
          <w:tab w:val="center" w:pos="4536"/>
          <w:tab w:val="right" w:pos="9072"/>
        </w:tabs>
        <w:spacing w:line="360" w:lineRule="auto"/>
        <w:jc w:val="both"/>
        <w:rPr>
          <w:rFonts w:cs="Arial"/>
        </w:rPr>
      </w:pPr>
    </w:p>
    <w:p w14:paraId="278E2272" w14:textId="0612A217" w:rsidR="0042441A" w:rsidRPr="00742D7E" w:rsidRDefault="0042441A" w:rsidP="0042441A">
      <w:pPr>
        <w:spacing w:line="360" w:lineRule="auto"/>
        <w:rPr>
          <w:rFonts w:cs="Arial"/>
        </w:rPr>
      </w:pPr>
      <w:bookmarkStart w:id="2" w:name="_Hlk74136583"/>
      <w:bookmarkStart w:id="3" w:name="_Hlk505251529"/>
      <w:r w:rsidRPr="00742D7E">
        <w:rPr>
          <w:rFonts w:cs="Arial"/>
        </w:rPr>
        <w:t>…………............ (</w:t>
      </w:r>
      <w:r w:rsidRPr="00082705">
        <w:rPr>
          <w:rFonts w:cs="Arial"/>
        </w:rPr>
        <w:t>nazwa Wykonawcy</w:t>
      </w:r>
      <w:r w:rsidRPr="00742D7E">
        <w:rPr>
          <w:rFonts w:cs="Arial"/>
        </w:rPr>
        <w:t>)</w:t>
      </w:r>
    </w:p>
    <w:p w14:paraId="12CC3853" w14:textId="13E0FC03" w:rsidR="0042441A" w:rsidRPr="00742D7E" w:rsidRDefault="0042441A" w:rsidP="0042441A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adres Wykonawcy</w:t>
      </w:r>
      <w:r w:rsidRPr="00742D7E">
        <w:rPr>
          <w:rFonts w:cs="Arial"/>
        </w:rPr>
        <w:t xml:space="preserve">) </w:t>
      </w:r>
    </w:p>
    <w:p w14:paraId="3F997183" w14:textId="3930C6A6" w:rsidR="0042441A" w:rsidRPr="00742D7E" w:rsidRDefault="0042441A" w:rsidP="0042441A">
      <w:pPr>
        <w:spacing w:line="360" w:lineRule="auto"/>
        <w:rPr>
          <w:rFonts w:cs="Arial"/>
        </w:rPr>
      </w:pPr>
      <w:r w:rsidRPr="00742D7E">
        <w:rPr>
          <w:rFonts w:cs="Arial"/>
        </w:rPr>
        <w:t>…………............ (</w:t>
      </w:r>
      <w:r w:rsidRPr="00082705">
        <w:rPr>
          <w:rFonts w:cs="Arial"/>
        </w:rPr>
        <w:t>NIP Wykonawcy</w:t>
      </w:r>
      <w:r w:rsidRPr="00742D7E">
        <w:rPr>
          <w:rFonts w:cs="Arial"/>
        </w:rPr>
        <w:t xml:space="preserve">) </w:t>
      </w:r>
    </w:p>
    <w:bookmarkEnd w:id="2"/>
    <w:p w14:paraId="66D5595C" w14:textId="77777777" w:rsidR="0042441A" w:rsidRDefault="0042441A" w:rsidP="004F4404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12782E1F" w14:textId="77777777" w:rsidR="0042441A" w:rsidRDefault="0042441A" w:rsidP="004F4404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</w:p>
    <w:p w14:paraId="5189B446" w14:textId="77777777" w:rsidR="00DB7CC7" w:rsidRPr="00DB7CC7" w:rsidRDefault="00AE175E" w:rsidP="00DB7CC7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  <w:b/>
          <w:bCs/>
        </w:rPr>
      </w:pPr>
      <w:r w:rsidRPr="00AE175E">
        <w:rPr>
          <w:rFonts w:cs="Arial"/>
        </w:rPr>
        <w:t>Składając wniosek o dopuszczenie do udziału w Postępowaniu o udzielenie Zamówienia publicznego dla zadania pn</w:t>
      </w:r>
      <w:bookmarkEnd w:id="1"/>
      <w:bookmarkEnd w:id="3"/>
      <w:r w:rsidR="00CF1A09">
        <w:rPr>
          <w:rFonts w:cs="Arial"/>
        </w:rPr>
        <w:t xml:space="preserve">. </w:t>
      </w:r>
    </w:p>
    <w:p w14:paraId="35CCA05B" w14:textId="77777777" w:rsidR="00EB56BD" w:rsidRPr="00EB56BD" w:rsidRDefault="00EB56BD" w:rsidP="00EB56BD">
      <w:pPr>
        <w:tabs>
          <w:tab w:val="right" w:pos="9639"/>
        </w:tabs>
        <w:spacing w:line="360" w:lineRule="auto"/>
        <w:jc w:val="both"/>
        <w:rPr>
          <w:rFonts w:cs="Arial"/>
          <w:b/>
          <w:bCs/>
        </w:rPr>
      </w:pPr>
      <w:r w:rsidRPr="00EB56BD">
        <w:rPr>
          <w:rFonts w:cs="Arial"/>
          <w:b/>
          <w:bCs/>
        </w:rPr>
        <w:t>Świadczenie usług ochrony osób i mienia oraz obsługi serwisowej systemów zabezpieczenia technicznego na obiektach znajdujących się na terenie O/Gdańsk</w:t>
      </w:r>
    </w:p>
    <w:p w14:paraId="768DA9B9" w14:textId="06308CB8" w:rsidR="00D77D35" w:rsidRDefault="00EB56BD" w:rsidP="00EB56BD">
      <w:pPr>
        <w:tabs>
          <w:tab w:val="right" w:pos="9639"/>
        </w:tabs>
        <w:spacing w:line="360" w:lineRule="auto"/>
        <w:jc w:val="both"/>
        <w:rPr>
          <w:rFonts w:cs="Arial"/>
          <w:b/>
          <w:bCs/>
        </w:rPr>
      </w:pPr>
      <w:r w:rsidRPr="00EB56BD">
        <w:rPr>
          <w:rFonts w:cs="Arial"/>
          <w:b/>
          <w:bCs/>
        </w:rPr>
        <w:t>Numer Postępowania: ZP/2026/04/0023/PB</w:t>
      </w:r>
    </w:p>
    <w:p w14:paraId="5F0B7B66" w14:textId="6916B3FB" w:rsidR="005D7417" w:rsidRPr="004604A7" w:rsidRDefault="005D7417" w:rsidP="001648DC">
      <w:pPr>
        <w:tabs>
          <w:tab w:val="right" w:pos="9639"/>
        </w:tabs>
        <w:spacing w:line="360" w:lineRule="auto"/>
        <w:jc w:val="both"/>
        <w:rPr>
          <w:rFonts w:cs="Arial"/>
        </w:rPr>
      </w:pPr>
      <w:r w:rsidRPr="003955F9">
        <w:rPr>
          <w:rFonts w:cs="Arial"/>
          <w:b/>
        </w:rPr>
        <w:t>OŚWIADCZAMY</w:t>
      </w:r>
      <w:r w:rsidRPr="003955F9">
        <w:rPr>
          <w:rFonts w:cs="Arial"/>
        </w:rPr>
        <w:t>, iż</w:t>
      </w:r>
      <w:r>
        <w:rPr>
          <w:rFonts w:cs="Arial"/>
        </w:rPr>
        <w:t>:</w:t>
      </w:r>
    </w:p>
    <w:p w14:paraId="101922CB" w14:textId="77777777" w:rsidR="001648DC" w:rsidRDefault="001648DC" w:rsidP="001648DC">
      <w:pPr>
        <w:tabs>
          <w:tab w:val="right" w:pos="9639"/>
        </w:tabs>
        <w:spacing w:line="360" w:lineRule="auto"/>
        <w:jc w:val="both"/>
        <w:rPr>
          <w:rFonts w:cs="Arial"/>
        </w:rPr>
      </w:pPr>
    </w:p>
    <w:p w14:paraId="2F5871A8" w14:textId="77777777" w:rsidR="001648DC" w:rsidRPr="00CD7975" w:rsidRDefault="001648DC" w:rsidP="001648DC">
      <w:pPr>
        <w:pStyle w:val="Akapitzlist"/>
        <w:numPr>
          <w:ilvl w:val="0"/>
          <w:numId w:val="38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3E25FC">
        <w:rPr>
          <w:rFonts w:cs="Arial"/>
        </w:rPr>
        <w:t xml:space="preserve">Nie podlegamy wykluczeniu na podstawie </w:t>
      </w:r>
      <w:r w:rsidRPr="00B6404E">
        <w:rPr>
          <w:rFonts w:eastAsia="Century Gothic" w:cs="Century Gothic"/>
          <w:color w:val="000000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Pr="009E33B2">
        <w:rPr>
          <w:rFonts w:eastAsia="Century Gothic" w:cs="Century Gothic"/>
          <w:color w:val="000000"/>
        </w:rPr>
        <w:t>(</w:t>
      </w:r>
      <w:proofErr w:type="spellStart"/>
      <w:r w:rsidRPr="009E33B2">
        <w:rPr>
          <w:rFonts w:eastAsia="Century Gothic" w:cs="Century Gothic"/>
          <w:color w:val="000000"/>
        </w:rPr>
        <w:t>t.j</w:t>
      </w:r>
      <w:proofErr w:type="spellEnd"/>
      <w:r w:rsidRPr="009E33B2">
        <w:rPr>
          <w:rFonts w:eastAsia="Century Gothic" w:cs="Century Gothic"/>
          <w:color w:val="000000"/>
        </w:rPr>
        <w:t xml:space="preserve">. Dz.U. 2025 poz. 514 . z </w:t>
      </w:r>
      <w:proofErr w:type="spellStart"/>
      <w:r w:rsidRPr="009E33B2">
        <w:rPr>
          <w:rFonts w:eastAsia="Century Gothic" w:cs="Century Gothic"/>
          <w:color w:val="000000"/>
        </w:rPr>
        <w:t>późn</w:t>
      </w:r>
      <w:proofErr w:type="spellEnd"/>
      <w:r w:rsidRPr="009E33B2">
        <w:rPr>
          <w:rFonts w:eastAsia="Century Gothic" w:cs="Century Gothic"/>
          <w:color w:val="000000"/>
        </w:rPr>
        <w:t xml:space="preserve">. </w:t>
      </w:r>
      <w:proofErr w:type="spellStart"/>
      <w:r w:rsidRPr="009E33B2">
        <w:rPr>
          <w:rFonts w:eastAsia="Century Gothic" w:cs="Century Gothic"/>
          <w:color w:val="000000"/>
        </w:rPr>
        <w:t>zm</w:t>
      </w:r>
      <w:proofErr w:type="spellEnd"/>
      <w:r w:rsidRPr="009E33B2">
        <w:rPr>
          <w:rFonts w:eastAsia="Century Gothic" w:cs="Century Gothic"/>
          <w:color w:val="000000"/>
        </w:rPr>
        <w:t>)</w:t>
      </w:r>
      <w:r w:rsidRPr="00B6404E">
        <w:rPr>
          <w:rFonts w:eastAsia="Century Gothic" w:cs="Century Gothic"/>
          <w:color w:val="000000"/>
        </w:rPr>
        <w:t>,</w:t>
      </w:r>
    </w:p>
    <w:p w14:paraId="6F0CFE70" w14:textId="77777777" w:rsidR="001648DC" w:rsidRPr="004604A7" w:rsidRDefault="001648DC" w:rsidP="001648DC">
      <w:pPr>
        <w:pStyle w:val="Akapitzlist"/>
        <w:numPr>
          <w:ilvl w:val="0"/>
          <w:numId w:val="38"/>
        </w:numPr>
        <w:tabs>
          <w:tab w:val="right" w:pos="9639"/>
        </w:tabs>
        <w:spacing w:line="360" w:lineRule="auto"/>
        <w:jc w:val="both"/>
        <w:rPr>
          <w:rFonts w:cs="Arial"/>
        </w:rPr>
      </w:pPr>
      <w:r w:rsidRPr="004604A7">
        <w:rPr>
          <w:rFonts w:cs="Arial"/>
        </w:rPr>
        <w:t>Nie podlegamy wykluczeniu na</w:t>
      </w:r>
      <w:r w:rsidRPr="00FA25B9">
        <w:rPr>
          <w:rFonts w:cs="Arial"/>
        </w:rPr>
        <w:t xml:space="preserve"> podstawie </w:t>
      </w:r>
      <w:r w:rsidRPr="00451E3B">
        <w:rPr>
          <w:rFonts w:eastAsia="Century Gothic" w:cs="Century Gothic"/>
          <w:color w:val="000000"/>
        </w:rPr>
        <w:t>art. 5k ust. 1 Rozporządzenia Rady (UE) nr 833/2014.</w:t>
      </w:r>
    </w:p>
    <w:p w14:paraId="085B34B7" w14:textId="77777777" w:rsidR="00636E28" w:rsidRPr="00665B3A" w:rsidRDefault="00636E28" w:rsidP="005D7417">
      <w:pPr>
        <w:tabs>
          <w:tab w:val="center" w:pos="4536"/>
          <w:tab w:val="right" w:pos="9639"/>
        </w:tabs>
        <w:spacing w:line="360" w:lineRule="auto"/>
        <w:jc w:val="both"/>
        <w:rPr>
          <w:sz w:val="22"/>
          <w:szCs w:val="22"/>
        </w:rPr>
      </w:pPr>
    </w:p>
    <w:sectPr w:rsidR="00636E28" w:rsidRPr="00665B3A" w:rsidSect="00147D3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type w:val="continuous"/>
      <w:pgSz w:w="11906" w:h="16838" w:code="9"/>
      <w:pgMar w:top="1055" w:right="567" w:bottom="851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B5653" w14:textId="77777777" w:rsidR="007D0B55" w:rsidRDefault="007D0B55">
      <w:r>
        <w:separator/>
      </w:r>
    </w:p>
  </w:endnote>
  <w:endnote w:type="continuationSeparator" w:id="0">
    <w:p w14:paraId="101CECF3" w14:textId="77777777" w:rsidR="007D0B55" w:rsidRDefault="007D0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7577" w14:textId="77777777" w:rsidR="00264CCB" w:rsidRDefault="00264C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6941C11" w14:textId="77777777" w:rsidR="00264CCB" w:rsidRDefault="00264CC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92433" w14:textId="77777777" w:rsidR="00264CCB" w:rsidRDefault="00264CCB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50780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DE95F7" w14:textId="77777777" w:rsidR="00264CCB" w:rsidRDefault="00264CCB">
    <w:pPr>
      <w:pStyle w:val="Stopka"/>
      <w:ind w:right="360"/>
    </w:pPr>
  </w:p>
  <w:p w14:paraId="202BEB9D" w14:textId="77777777" w:rsidR="00264CCB" w:rsidRDefault="00264CC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517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40"/>
      <w:gridCol w:w="360"/>
      <w:gridCol w:w="3917"/>
    </w:tblGrid>
    <w:tr w:rsidR="00E42572" w14:paraId="0135BAD8" w14:textId="77777777" w:rsidTr="00E42572">
      <w:trPr>
        <w:trHeight w:hRule="exact" w:val="113"/>
      </w:trPr>
      <w:tc>
        <w:tcPr>
          <w:tcW w:w="3240" w:type="dxa"/>
          <w:tcBorders>
            <w:top w:val="nil"/>
            <w:left w:val="nil"/>
            <w:bottom w:val="nil"/>
            <w:right w:val="nil"/>
          </w:tcBorders>
        </w:tcPr>
        <w:p w14:paraId="60A8912B" w14:textId="77777777" w:rsidR="00E42572" w:rsidRPr="009F7FC9" w:rsidRDefault="00E42572" w:rsidP="00E42572">
          <w:pPr>
            <w:rPr>
              <w:b/>
              <w:color w:val="5F5F5F"/>
            </w:rPr>
          </w:pPr>
        </w:p>
      </w:tc>
      <w:tc>
        <w:tcPr>
          <w:tcW w:w="360" w:type="dxa"/>
          <w:tcBorders>
            <w:top w:val="nil"/>
            <w:left w:val="nil"/>
            <w:bottom w:val="nil"/>
            <w:right w:val="nil"/>
          </w:tcBorders>
        </w:tcPr>
        <w:p w14:paraId="3DD60127" w14:textId="77777777" w:rsidR="00E42572" w:rsidRDefault="00E42572" w:rsidP="005351C4">
          <w:pPr>
            <w:pStyle w:val="Stopka"/>
          </w:pPr>
        </w:p>
      </w:tc>
      <w:tc>
        <w:tcPr>
          <w:tcW w:w="3917" w:type="dxa"/>
          <w:tcBorders>
            <w:top w:val="nil"/>
            <w:left w:val="nil"/>
            <w:bottom w:val="nil"/>
            <w:right w:val="nil"/>
          </w:tcBorders>
        </w:tcPr>
        <w:p w14:paraId="55F70989" w14:textId="77777777" w:rsidR="00E42572" w:rsidRPr="009F7FC9" w:rsidRDefault="00E42572" w:rsidP="009F7FC9">
          <w:pPr>
            <w:pStyle w:val="Stopka"/>
            <w:jc w:val="center"/>
            <w:rPr>
              <w:b/>
              <w:color w:val="5F5F5F"/>
            </w:rPr>
          </w:pPr>
        </w:p>
      </w:tc>
    </w:tr>
  </w:tbl>
  <w:p w14:paraId="054D9D6E" w14:textId="77777777" w:rsidR="00264CCB" w:rsidRDefault="00264CCB" w:rsidP="00683652">
    <w:pPr>
      <w:pStyle w:val="Stopka"/>
    </w:pPr>
  </w:p>
  <w:p w14:paraId="0D9D37D8" w14:textId="77777777" w:rsidR="00264CCB" w:rsidRDefault="00264CCB" w:rsidP="00683652">
    <w:pPr>
      <w:pStyle w:val="Stopka"/>
    </w:pPr>
  </w:p>
  <w:p w14:paraId="6373FEE4" w14:textId="77777777" w:rsidR="00264CCB" w:rsidRDefault="00264CCB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0508" w14:textId="77777777" w:rsidR="007D0B55" w:rsidRDefault="007D0B55">
      <w:r>
        <w:separator/>
      </w:r>
    </w:p>
  </w:footnote>
  <w:footnote w:type="continuationSeparator" w:id="0">
    <w:p w14:paraId="7858729C" w14:textId="77777777" w:rsidR="007D0B55" w:rsidRDefault="007D0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0641B" w14:textId="77777777" w:rsidR="00264CCB" w:rsidRDefault="00264CCB" w:rsidP="0041391C">
    <w:pPr>
      <w:pStyle w:val="Nagwek"/>
      <w:jc w:val="center"/>
    </w:pPr>
    <w:r>
      <w:rPr>
        <w:noProof/>
      </w:rPr>
      <w:drawing>
        <wp:inline distT="0" distB="0" distL="0" distR="0" wp14:anchorId="695027F4" wp14:editId="4319B27A">
          <wp:extent cx="6835140" cy="361950"/>
          <wp:effectExtent l="19050" t="0" r="3810" b="0"/>
          <wp:docPr id="31" name="Obraz 4" descr="belka gora c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lka gora c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514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4BD3FA5" w14:textId="77777777" w:rsidR="00264CCB" w:rsidRDefault="00264C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4A249" w14:textId="77777777" w:rsidR="0082167A" w:rsidRPr="001648DC" w:rsidRDefault="0082167A" w:rsidP="0082167A">
    <w:pPr>
      <w:pStyle w:val="Nagwek"/>
      <w:jc w:val="center"/>
      <w:rPr>
        <w:sz w:val="16"/>
        <w:szCs w:val="16"/>
      </w:rPr>
    </w:pPr>
    <w:r w:rsidRPr="001648DC">
      <w:rPr>
        <w:sz w:val="16"/>
        <w:szCs w:val="16"/>
      </w:rPr>
      <w:t>Specyfikacja Warunków Zamówienia</w:t>
    </w:r>
  </w:p>
  <w:p w14:paraId="3FD19DE2" w14:textId="77777777" w:rsidR="00D82A1D" w:rsidRPr="00D82A1D" w:rsidRDefault="00D82A1D" w:rsidP="00D82A1D">
    <w:pPr>
      <w:pStyle w:val="Nagwek"/>
      <w:jc w:val="center"/>
      <w:rPr>
        <w:b/>
        <w:bCs/>
        <w:sz w:val="16"/>
        <w:szCs w:val="16"/>
      </w:rPr>
    </w:pPr>
  </w:p>
  <w:p w14:paraId="11C544B9" w14:textId="77777777" w:rsidR="00EB56BD" w:rsidRPr="00EB56BD" w:rsidRDefault="00EB56BD" w:rsidP="00EB56BD">
    <w:pPr>
      <w:pStyle w:val="Nagwek"/>
      <w:jc w:val="center"/>
      <w:rPr>
        <w:b/>
        <w:bCs/>
        <w:sz w:val="18"/>
        <w:szCs w:val="18"/>
      </w:rPr>
    </w:pPr>
    <w:r w:rsidRPr="00EB56BD">
      <w:rPr>
        <w:b/>
        <w:bCs/>
        <w:sz w:val="18"/>
        <w:szCs w:val="18"/>
      </w:rPr>
      <w:t>Świadczenie usług ochrony osób i mienia oraz obsługi serwisowej systemów zabezpieczenia technicznego na obiektach znajdujących się na terenie O/Gdańsk</w:t>
    </w:r>
  </w:p>
  <w:p w14:paraId="3F481674" w14:textId="57EA2A92" w:rsidR="001452C0" w:rsidRPr="00EB56BD" w:rsidRDefault="00EB56BD" w:rsidP="00EB56BD">
    <w:pPr>
      <w:pStyle w:val="Nagwek"/>
      <w:jc w:val="center"/>
      <w:rPr>
        <w:b/>
        <w:bCs/>
        <w:sz w:val="18"/>
        <w:szCs w:val="18"/>
      </w:rPr>
    </w:pPr>
    <w:r w:rsidRPr="00EB56BD">
      <w:rPr>
        <w:b/>
        <w:bCs/>
        <w:sz w:val="18"/>
        <w:szCs w:val="18"/>
      </w:rPr>
      <w:t>Numer Postępowania: ZP/2026/04/0023/PB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920D7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3B32D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76C5902"/>
    <w:multiLevelType w:val="hybridMultilevel"/>
    <w:tmpl w:val="7FDEDF72"/>
    <w:lvl w:ilvl="0" w:tplc="D5D629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041760"/>
    <w:multiLevelType w:val="hybridMultilevel"/>
    <w:tmpl w:val="D2325360"/>
    <w:lvl w:ilvl="0" w:tplc="6808904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D7C0403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2AF790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40069E5"/>
    <w:multiLevelType w:val="multilevel"/>
    <w:tmpl w:val="CB40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266774FA"/>
    <w:multiLevelType w:val="hybridMultilevel"/>
    <w:tmpl w:val="C0A06468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9C0825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42E8F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BD67516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B566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9F421C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32375B2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841849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B556F"/>
    <w:multiLevelType w:val="hybridMultilevel"/>
    <w:tmpl w:val="4A3E8958"/>
    <w:lvl w:ilvl="0" w:tplc="6388AFD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</w:rPr>
    </w:lvl>
    <w:lvl w:ilvl="1" w:tplc="74DEF85C">
      <w:numFmt w:val="none"/>
      <w:lvlText w:val=""/>
      <w:lvlJc w:val="left"/>
      <w:pPr>
        <w:tabs>
          <w:tab w:val="num" w:pos="360"/>
        </w:tabs>
      </w:pPr>
    </w:lvl>
    <w:lvl w:ilvl="2" w:tplc="726AD162">
      <w:numFmt w:val="none"/>
      <w:lvlText w:val=""/>
      <w:lvlJc w:val="left"/>
      <w:pPr>
        <w:tabs>
          <w:tab w:val="num" w:pos="360"/>
        </w:tabs>
      </w:pPr>
    </w:lvl>
    <w:lvl w:ilvl="3" w:tplc="3B28BAD2">
      <w:numFmt w:val="none"/>
      <w:lvlText w:val=""/>
      <w:lvlJc w:val="left"/>
      <w:pPr>
        <w:tabs>
          <w:tab w:val="num" w:pos="360"/>
        </w:tabs>
      </w:pPr>
    </w:lvl>
    <w:lvl w:ilvl="4" w:tplc="AC76CE7C">
      <w:numFmt w:val="none"/>
      <w:lvlText w:val=""/>
      <w:lvlJc w:val="left"/>
      <w:pPr>
        <w:tabs>
          <w:tab w:val="num" w:pos="360"/>
        </w:tabs>
      </w:pPr>
    </w:lvl>
    <w:lvl w:ilvl="5" w:tplc="F412FF54">
      <w:numFmt w:val="none"/>
      <w:lvlText w:val=""/>
      <w:lvlJc w:val="left"/>
      <w:pPr>
        <w:tabs>
          <w:tab w:val="num" w:pos="360"/>
        </w:tabs>
      </w:pPr>
    </w:lvl>
    <w:lvl w:ilvl="6" w:tplc="F1889DAA">
      <w:numFmt w:val="none"/>
      <w:lvlText w:val=""/>
      <w:lvlJc w:val="left"/>
      <w:pPr>
        <w:tabs>
          <w:tab w:val="num" w:pos="360"/>
        </w:tabs>
      </w:pPr>
    </w:lvl>
    <w:lvl w:ilvl="7" w:tplc="1D781032">
      <w:numFmt w:val="none"/>
      <w:lvlText w:val=""/>
      <w:lvlJc w:val="left"/>
      <w:pPr>
        <w:tabs>
          <w:tab w:val="num" w:pos="360"/>
        </w:tabs>
      </w:pPr>
    </w:lvl>
    <w:lvl w:ilvl="8" w:tplc="9CF290A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95419B9"/>
    <w:multiLevelType w:val="multilevel"/>
    <w:tmpl w:val="2BE0C0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F1138F"/>
    <w:multiLevelType w:val="hybridMultilevel"/>
    <w:tmpl w:val="2E1A211A"/>
    <w:lvl w:ilvl="0" w:tplc="CFF0CA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B6031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5746E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D1A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91871B8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2311D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A0967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7143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42546BE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5A6E0731"/>
    <w:multiLevelType w:val="hybridMultilevel"/>
    <w:tmpl w:val="21AE7F16"/>
    <w:lvl w:ilvl="0" w:tplc="ED2C383C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Arial Unicode M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57515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CE804B0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F575CFD"/>
    <w:multiLevelType w:val="hybridMultilevel"/>
    <w:tmpl w:val="FB767CD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337791"/>
    <w:multiLevelType w:val="multilevel"/>
    <w:tmpl w:val="223218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B4872F2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34AA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E712E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013B3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8CB"/>
    <w:multiLevelType w:val="hybridMultilevel"/>
    <w:tmpl w:val="9C9238A2"/>
    <w:lvl w:ilvl="0" w:tplc="3C4694A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503F9"/>
    <w:multiLevelType w:val="hybridMultilevel"/>
    <w:tmpl w:val="0A06F582"/>
    <w:lvl w:ilvl="0" w:tplc="8B88448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44236">
    <w:abstractNumId w:val="13"/>
  </w:num>
  <w:num w:numId="2" w16cid:durableId="1992982373">
    <w:abstractNumId w:val="17"/>
  </w:num>
  <w:num w:numId="3" w16cid:durableId="1638220871">
    <w:abstractNumId w:val="20"/>
  </w:num>
  <w:num w:numId="4" w16cid:durableId="19984143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60690">
    <w:abstractNumId w:val="1"/>
  </w:num>
  <w:num w:numId="6" w16cid:durableId="1554347262">
    <w:abstractNumId w:val="23"/>
  </w:num>
  <w:num w:numId="7" w16cid:durableId="827985281">
    <w:abstractNumId w:val="14"/>
  </w:num>
  <w:num w:numId="8" w16cid:durableId="1031801668">
    <w:abstractNumId w:val="15"/>
  </w:num>
  <w:num w:numId="9" w16cid:durableId="534927363">
    <w:abstractNumId w:val="22"/>
  </w:num>
  <w:num w:numId="10" w16cid:durableId="1043333367">
    <w:abstractNumId w:val="19"/>
  </w:num>
  <w:num w:numId="11" w16cid:durableId="306982772">
    <w:abstractNumId w:val="6"/>
  </w:num>
  <w:num w:numId="12" w16cid:durableId="1600795202">
    <w:abstractNumId w:val="24"/>
  </w:num>
  <w:num w:numId="13" w16cid:durableId="2125877269">
    <w:abstractNumId w:val="31"/>
  </w:num>
  <w:num w:numId="14" w16cid:durableId="248854645">
    <w:abstractNumId w:val="8"/>
  </w:num>
  <w:num w:numId="15" w16cid:durableId="1695231069">
    <w:abstractNumId w:val="28"/>
  </w:num>
  <w:num w:numId="16" w16cid:durableId="182674606">
    <w:abstractNumId w:val="25"/>
  </w:num>
  <w:num w:numId="17" w16cid:durableId="91584438">
    <w:abstractNumId w:val="34"/>
  </w:num>
  <w:num w:numId="18" w16cid:durableId="2050765160">
    <w:abstractNumId w:val="26"/>
  </w:num>
  <w:num w:numId="19" w16cid:durableId="1092436216">
    <w:abstractNumId w:val="11"/>
  </w:num>
  <w:num w:numId="20" w16cid:durableId="563568525">
    <w:abstractNumId w:val="4"/>
  </w:num>
  <w:num w:numId="21" w16cid:durableId="423697149">
    <w:abstractNumId w:val="0"/>
  </w:num>
  <w:num w:numId="22" w16cid:durableId="1631473788">
    <w:abstractNumId w:val="21"/>
  </w:num>
  <w:num w:numId="23" w16cid:durableId="91708387">
    <w:abstractNumId w:val="9"/>
  </w:num>
  <w:num w:numId="24" w16cid:durableId="990670590">
    <w:abstractNumId w:val="5"/>
  </w:num>
  <w:num w:numId="25" w16cid:durableId="469204620">
    <w:abstractNumId w:val="35"/>
  </w:num>
  <w:num w:numId="26" w16cid:durableId="488179114">
    <w:abstractNumId w:val="36"/>
  </w:num>
  <w:num w:numId="27" w16cid:durableId="699936761">
    <w:abstractNumId w:val="32"/>
  </w:num>
  <w:num w:numId="28" w16cid:durableId="1102264161">
    <w:abstractNumId w:val="33"/>
  </w:num>
  <w:num w:numId="29" w16cid:durableId="1498612988">
    <w:abstractNumId w:val="10"/>
  </w:num>
  <w:num w:numId="30" w16cid:durableId="2102409475">
    <w:abstractNumId w:val="29"/>
  </w:num>
  <w:num w:numId="31" w16cid:durableId="1616132455">
    <w:abstractNumId w:val="30"/>
  </w:num>
  <w:num w:numId="32" w16cid:durableId="7294221">
    <w:abstractNumId w:val="27"/>
  </w:num>
  <w:num w:numId="33" w16cid:durableId="1368331714">
    <w:abstractNumId w:val="7"/>
  </w:num>
  <w:num w:numId="34" w16cid:durableId="896864854">
    <w:abstractNumId w:val="2"/>
  </w:num>
  <w:num w:numId="35" w16cid:durableId="1522431975">
    <w:abstractNumId w:val="37"/>
  </w:num>
  <w:num w:numId="36" w16cid:durableId="2058889184">
    <w:abstractNumId w:val="12"/>
  </w:num>
  <w:num w:numId="37" w16cid:durableId="960838098">
    <w:abstractNumId w:val="3"/>
  </w:num>
  <w:num w:numId="38" w16cid:durableId="714353587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03F68"/>
    <w:rsid w:val="0000464A"/>
    <w:rsid w:val="00011690"/>
    <w:rsid w:val="00014913"/>
    <w:rsid w:val="00015C46"/>
    <w:rsid w:val="00035449"/>
    <w:rsid w:val="000432F2"/>
    <w:rsid w:val="00051301"/>
    <w:rsid w:val="000548F9"/>
    <w:rsid w:val="00067271"/>
    <w:rsid w:val="00072932"/>
    <w:rsid w:val="00073CA9"/>
    <w:rsid w:val="000771DC"/>
    <w:rsid w:val="000915D3"/>
    <w:rsid w:val="00091F70"/>
    <w:rsid w:val="000924BC"/>
    <w:rsid w:val="00094067"/>
    <w:rsid w:val="000947FF"/>
    <w:rsid w:val="000A0AE3"/>
    <w:rsid w:val="000A22E2"/>
    <w:rsid w:val="000B584A"/>
    <w:rsid w:val="000B780C"/>
    <w:rsid w:val="000C06BC"/>
    <w:rsid w:val="000D0995"/>
    <w:rsid w:val="000D3D43"/>
    <w:rsid w:val="000E38FF"/>
    <w:rsid w:val="000E3B6F"/>
    <w:rsid w:val="000E7E8C"/>
    <w:rsid w:val="00100188"/>
    <w:rsid w:val="00122244"/>
    <w:rsid w:val="00122347"/>
    <w:rsid w:val="00122C07"/>
    <w:rsid w:val="00134187"/>
    <w:rsid w:val="00135834"/>
    <w:rsid w:val="001429B3"/>
    <w:rsid w:val="00143160"/>
    <w:rsid w:val="00144012"/>
    <w:rsid w:val="001452C0"/>
    <w:rsid w:val="00147D36"/>
    <w:rsid w:val="00150D71"/>
    <w:rsid w:val="00157429"/>
    <w:rsid w:val="001604F9"/>
    <w:rsid w:val="00161DD1"/>
    <w:rsid w:val="00161F42"/>
    <w:rsid w:val="00163066"/>
    <w:rsid w:val="001648DC"/>
    <w:rsid w:val="00171164"/>
    <w:rsid w:val="00172807"/>
    <w:rsid w:val="0018159D"/>
    <w:rsid w:val="001822B6"/>
    <w:rsid w:val="0018276B"/>
    <w:rsid w:val="0019358C"/>
    <w:rsid w:val="001947B3"/>
    <w:rsid w:val="001B025E"/>
    <w:rsid w:val="001C1C98"/>
    <w:rsid w:val="001C3E1C"/>
    <w:rsid w:val="001C7E5F"/>
    <w:rsid w:val="001D5FA6"/>
    <w:rsid w:val="001D76C0"/>
    <w:rsid w:val="001E12FB"/>
    <w:rsid w:val="001E3562"/>
    <w:rsid w:val="001F4089"/>
    <w:rsid w:val="0020171E"/>
    <w:rsid w:val="0021061D"/>
    <w:rsid w:val="00223053"/>
    <w:rsid w:val="00223D13"/>
    <w:rsid w:val="002245FE"/>
    <w:rsid w:val="00225963"/>
    <w:rsid w:val="00231211"/>
    <w:rsid w:val="00231A26"/>
    <w:rsid w:val="0023441D"/>
    <w:rsid w:val="00237249"/>
    <w:rsid w:val="00246F0B"/>
    <w:rsid w:val="0026115A"/>
    <w:rsid w:val="00264CCB"/>
    <w:rsid w:val="00266C36"/>
    <w:rsid w:val="00270864"/>
    <w:rsid w:val="00280B08"/>
    <w:rsid w:val="00284E0E"/>
    <w:rsid w:val="00290518"/>
    <w:rsid w:val="0029530C"/>
    <w:rsid w:val="002A067D"/>
    <w:rsid w:val="002A6A6F"/>
    <w:rsid w:val="002B1C66"/>
    <w:rsid w:val="002B25F3"/>
    <w:rsid w:val="002B5C9C"/>
    <w:rsid w:val="002C6C90"/>
    <w:rsid w:val="002C7011"/>
    <w:rsid w:val="002D276E"/>
    <w:rsid w:val="002D3A55"/>
    <w:rsid w:val="002D7109"/>
    <w:rsid w:val="002D7B6C"/>
    <w:rsid w:val="002E1243"/>
    <w:rsid w:val="002E1293"/>
    <w:rsid w:val="002E200E"/>
    <w:rsid w:val="003025A7"/>
    <w:rsid w:val="00310FBD"/>
    <w:rsid w:val="00311AFB"/>
    <w:rsid w:val="00312C92"/>
    <w:rsid w:val="0031365A"/>
    <w:rsid w:val="00314704"/>
    <w:rsid w:val="00316BC0"/>
    <w:rsid w:val="00321206"/>
    <w:rsid w:val="00322129"/>
    <w:rsid w:val="003251EF"/>
    <w:rsid w:val="003270BD"/>
    <w:rsid w:val="00342CD7"/>
    <w:rsid w:val="00354C5D"/>
    <w:rsid w:val="00361A78"/>
    <w:rsid w:val="003623A6"/>
    <w:rsid w:val="0036543A"/>
    <w:rsid w:val="00366B4F"/>
    <w:rsid w:val="00375633"/>
    <w:rsid w:val="003808C6"/>
    <w:rsid w:val="0038581B"/>
    <w:rsid w:val="0039394B"/>
    <w:rsid w:val="003971E1"/>
    <w:rsid w:val="003A1A03"/>
    <w:rsid w:val="003B188B"/>
    <w:rsid w:val="003B6093"/>
    <w:rsid w:val="003C5895"/>
    <w:rsid w:val="003D15F5"/>
    <w:rsid w:val="003E3DD7"/>
    <w:rsid w:val="003E4B22"/>
    <w:rsid w:val="003F0CE0"/>
    <w:rsid w:val="0040371A"/>
    <w:rsid w:val="0041391C"/>
    <w:rsid w:val="00417A73"/>
    <w:rsid w:val="00422314"/>
    <w:rsid w:val="004238F7"/>
    <w:rsid w:val="0042441A"/>
    <w:rsid w:val="004431C8"/>
    <w:rsid w:val="00454435"/>
    <w:rsid w:val="00457929"/>
    <w:rsid w:val="00471A49"/>
    <w:rsid w:val="00474B28"/>
    <w:rsid w:val="00475F31"/>
    <w:rsid w:val="00477DDC"/>
    <w:rsid w:val="004911F9"/>
    <w:rsid w:val="00492EBC"/>
    <w:rsid w:val="004A33D3"/>
    <w:rsid w:val="004A70ED"/>
    <w:rsid w:val="004B061E"/>
    <w:rsid w:val="004B27B4"/>
    <w:rsid w:val="004B3296"/>
    <w:rsid w:val="004B5A2B"/>
    <w:rsid w:val="004B77A3"/>
    <w:rsid w:val="004B7D64"/>
    <w:rsid w:val="004C544B"/>
    <w:rsid w:val="004E1B9C"/>
    <w:rsid w:val="004E229D"/>
    <w:rsid w:val="004F0B99"/>
    <w:rsid w:val="004F4404"/>
    <w:rsid w:val="004F517C"/>
    <w:rsid w:val="004F5F50"/>
    <w:rsid w:val="004F624A"/>
    <w:rsid w:val="004F7EA7"/>
    <w:rsid w:val="0050035D"/>
    <w:rsid w:val="0050285F"/>
    <w:rsid w:val="00514E86"/>
    <w:rsid w:val="00526B19"/>
    <w:rsid w:val="00530DB8"/>
    <w:rsid w:val="0053162B"/>
    <w:rsid w:val="005351C4"/>
    <w:rsid w:val="0053739F"/>
    <w:rsid w:val="0055166A"/>
    <w:rsid w:val="00552AA6"/>
    <w:rsid w:val="00556C1B"/>
    <w:rsid w:val="005573A3"/>
    <w:rsid w:val="00565CC5"/>
    <w:rsid w:val="00575FC0"/>
    <w:rsid w:val="00587371"/>
    <w:rsid w:val="00591131"/>
    <w:rsid w:val="0059507C"/>
    <w:rsid w:val="00597836"/>
    <w:rsid w:val="005A14F8"/>
    <w:rsid w:val="005A5927"/>
    <w:rsid w:val="005A7014"/>
    <w:rsid w:val="005B2FC3"/>
    <w:rsid w:val="005B4904"/>
    <w:rsid w:val="005C5015"/>
    <w:rsid w:val="005C531B"/>
    <w:rsid w:val="005D01DA"/>
    <w:rsid w:val="005D0C87"/>
    <w:rsid w:val="005D2BD8"/>
    <w:rsid w:val="005D7417"/>
    <w:rsid w:val="005D7FA4"/>
    <w:rsid w:val="005E6272"/>
    <w:rsid w:val="005F3485"/>
    <w:rsid w:val="0060171F"/>
    <w:rsid w:val="006030DF"/>
    <w:rsid w:val="0060444C"/>
    <w:rsid w:val="00604B1E"/>
    <w:rsid w:val="00605EE6"/>
    <w:rsid w:val="00606AB8"/>
    <w:rsid w:val="00611980"/>
    <w:rsid w:val="0061326A"/>
    <w:rsid w:val="006152D0"/>
    <w:rsid w:val="00627B71"/>
    <w:rsid w:val="00627F64"/>
    <w:rsid w:val="00636E28"/>
    <w:rsid w:val="00657687"/>
    <w:rsid w:val="00661E39"/>
    <w:rsid w:val="00665B3A"/>
    <w:rsid w:val="0067280F"/>
    <w:rsid w:val="006750B1"/>
    <w:rsid w:val="00683652"/>
    <w:rsid w:val="006859C4"/>
    <w:rsid w:val="00686F21"/>
    <w:rsid w:val="006B3D61"/>
    <w:rsid w:val="006B5372"/>
    <w:rsid w:val="006C1B6C"/>
    <w:rsid w:val="006D0411"/>
    <w:rsid w:val="006D6AF7"/>
    <w:rsid w:val="006E1249"/>
    <w:rsid w:val="006E1962"/>
    <w:rsid w:val="006E42E3"/>
    <w:rsid w:val="006F35BF"/>
    <w:rsid w:val="00710BE6"/>
    <w:rsid w:val="00711B4C"/>
    <w:rsid w:val="00717B2C"/>
    <w:rsid w:val="007360DE"/>
    <w:rsid w:val="007402B1"/>
    <w:rsid w:val="00741D40"/>
    <w:rsid w:val="00742D1A"/>
    <w:rsid w:val="00752D96"/>
    <w:rsid w:val="007603B3"/>
    <w:rsid w:val="00763CF9"/>
    <w:rsid w:val="007644C9"/>
    <w:rsid w:val="00765FB3"/>
    <w:rsid w:val="00772081"/>
    <w:rsid w:val="00775828"/>
    <w:rsid w:val="00776954"/>
    <w:rsid w:val="00777667"/>
    <w:rsid w:val="00780D45"/>
    <w:rsid w:val="00783FF5"/>
    <w:rsid w:val="007847F8"/>
    <w:rsid w:val="00797D7E"/>
    <w:rsid w:val="007A05CF"/>
    <w:rsid w:val="007B0382"/>
    <w:rsid w:val="007B0D54"/>
    <w:rsid w:val="007B5551"/>
    <w:rsid w:val="007C6E74"/>
    <w:rsid w:val="007D0B55"/>
    <w:rsid w:val="007D2AF0"/>
    <w:rsid w:val="007D3CD3"/>
    <w:rsid w:val="007D3D47"/>
    <w:rsid w:val="007F15AE"/>
    <w:rsid w:val="00801F58"/>
    <w:rsid w:val="0080263B"/>
    <w:rsid w:val="0080589F"/>
    <w:rsid w:val="00814D54"/>
    <w:rsid w:val="0082159F"/>
    <w:rsid w:val="0082167A"/>
    <w:rsid w:val="0082408D"/>
    <w:rsid w:val="00831A7E"/>
    <w:rsid w:val="00852D8B"/>
    <w:rsid w:val="00857B73"/>
    <w:rsid w:val="00864EC1"/>
    <w:rsid w:val="00865BB7"/>
    <w:rsid w:val="00873CA8"/>
    <w:rsid w:val="00880F6C"/>
    <w:rsid w:val="008853F2"/>
    <w:rsid w:val="008949CA"/>
    <w:rsid w:val="008A0BC1"/>
    <w:rsid w:val="008A53C4"/>
    <w:rsid w:val="008A6323"/>
    <w:rsid w:val="008A77E8"/>
    <w:rsid w:val="008B6802"/>
    <w:rsid w:val="008C0465"/>
    <w:rsid w:val="008C4FB7"/>
    <w:rsid w:val="008C6F0F"/>
    <w:rsid w:val="008E61BF"/>
    <w:rsid w:val="008F0C0D"/>
    <w:rsid w:val="008F6F9F"/>
    <w:rsid w:val="00904D38"/>
    <w:rsid w:val="00915B92"/>
    <w:rsid w:val="00933446"/>
    <w:rsid w:val="00933754"/>
    <w:rsid w:val="0093459B"/>
    <w:rsid w:val="0093501E"/>
    <w:rsid w:val="00937D3C"/>
    <w:rsid w:val="00945982"/>
    <w:rsid w:val="009663F7"/>
    <w:rsid w:val="00966A04"/>
    <w:rsid w:val="0096741A"/>
    <w:rsid w:val="00967862"/>
    <w:rsid w:val="00976722"/>
    <w:rsid w:val="00980F65"/>
    <w:rsid w:val="0098348F"/>
    <w:rsid w:val="0098496D"/>
    <w:rsid w:val="00994CE8"/>
    <w:rsid w:val="009A0A08"/>
    <w:rsid w:val="009A1D34"/>
    <w:rsid w:val="009A3782"/>
    <w:rsid w:val="009A3CFC"/>
    <w:rsid w:val="009B146A"/>
    <w:rsid w:val="009B1A2D"/>
    <w:rsid w:val="009B2A27"/>
    <w:rsid w:val="009B6AF4"/>
    <w:rsid w:val="009C0873"/>
    <w:rsid w:val="009C162F"/>
    <w:rsid w:val="009C1E57"/>
    <w:rsid w:val="009D485A"/>
    <w:rsid w:val="009D79A9"/>
    <w:rsid w:val="009E410B"/>
    <w:rsid w:val="009E5FD9"/>
    <w:rsid w:val="009E7043"/>
    <w:rsid w:val="009F7FC9"/>
    <w:rsid w:val="00A00A16"/>
    <w:rsid w:val="00A01D27"/>
    <w:rsid w:val="00A045BD"/>
    <w:rsid w:val="00A04FAA"/>
    <w:rsid w:val="00A12120"/>
    <w:rsid w:val="00A24EEB"/>
    <w:rsid w:val="00A26335"/>
    <w:rsid w:val="00A31975"/>
    <w:rsid w:val="00A4538C"/>
    <w:rsid w:val="00A47E68"/>
    <w:rsid w:val="00A50467"/>
    <w:rsid w:val="00A53895"/>
    <w:rsid w:val="00A544FF"/>
    <w:rsid w:val="00A75D12"/>
    <w:rsid w:val="00A771E9"/>
    <w:rsid w:val="00A96C28"/>
    <w:rsid w:val="00AA1649"/>
    <w:rsid w:val="00AB114A"/>
    <w:rsid w:val="00AB2023"/>
    <w:rsid w:val="00AB563C"/>
    <w:rsid w:val="00AB769F"/>
    <w:rsid w:val="00AC46D2"/>
    <w:rsid w:val="00AC667F"/>
    <w:rsid w:val="00AC690F"/>
    <w:rsid w:val="00AC70FD"/>
    <w:rsid w:val="00AE175E"/>
    <w:rsid w:val="00AE4B96"/>
    <w:rsid w:val="00AF319F"/>
    <w:rsid w:val="00B00B26"/>
    <w:rsid w:val="00B05D72"/>
    <w:rsid w:val="00B12B08"/>
    <w:rsid w:val="00B16814"/>
    <w:rsid w:val="00B17150"/>
    <w:rsid w:val="00B171B6"/>
    <w:rsid w:val="00B24422"/>
    <w:rsid w:val="00B254DB"/>
    <w:rsid w:val="00B26885"/>
    <w:rsid w:val="00B42FF0"/>
    <w:rsid w:val="00B46645"/>
    <w:rsid w:val="00B743A9"/>
    <w:rsid w:val="00B7541C"/>
    <w:rsid w:val="00B758F9"/>
    <w:rsid w:val="00B77ADA"/>
    <w:rsid w:val="00B80291"/>
    <w:rsid w:val="00B854D3"/>
    <w:rsid w:val="00B867F9"/>
    <w:rsid w:val="00BA5703"/>
    <w:rsid w:val="00BA7549"/>
    <w:rsid w:val="00BB36F3"/>
    <w:rsid w:val="00BB3AAE"/>
    <w:rsid w:val="00BB45F4"/>
    <w:rsid w:val="00BC18F3"/>
    <w:rsid w:val="00BE45FB"/>
    <w:rsid w:val="00BE4E16"/>
    <w:rsid w:val="00BF2A0F"/>
    <w:rsid w:val="00BF3092"/>
    <w:rsid w:val="00BF3D55"/>
    <w:rsid w:val="00BF50CA"/>
    <w:rsid w:val="00C01955"/>
    <w:rsid w:val="00C02E7D"/>
    <w:rsid w:val="00C03FFB"/>
    <w:rsid w:val="00C05714"/>
    <w:rsid w:val="00C0710A"/>
    <w:rsid w:val="00C10A68"/>
    <w:rsid w:val="00C10E7C"/>
    <w:rsid w:val="00C17014"/>
    <w:rsid w:val="00C211F0"/>
    <w:rsid w:val="00C25001"/>
    <w:rsid w:val="00C4345D"/>
    <w:rsid w:val="00C61B1F"/>
    <w:rsid w:val="00C65457"/>
    <w:rsid w:val="00C74A47"/>
    <w:rsid w:val="00C80449"/>
    <w:rsid w:val="00C8239B"/>
    <w:rsid w:val="00C82FD2"/>
    <w:rsid w:val="00C87AE1"/>
    <w:rsid w:val="00C91476"/>
    <w:rsid w:val="00C922A1"/>
    <w:rsid w:val="00C96D48"/>
    <w:rsid w:val="00CA1309"/>
    <w:rsid w:val="00CB6B79"/>
    <w:rsid w:val="00CC08DD"/>
    <w:rsid w:val="00CD2ECB"/>
    <w:rsid w:val="00CD578C"/>
    <w:rsid w:val="00CD5EE3"/>
    <w:rsid w:val="00CD7164"/>
    <w:rsid w:val="00CE11E7"/>
    <w:rsid w:val="00CF1A09"/>
    <w:rsid w:val="00CF34D1"/>
    <w:rsid w:val="00CF5644"/>
    <w:rsid w:val="00D06E7F"/>
    <w:rsid w:val="00D1155B"/>
    <w:rsid w:val="00D1638D"/>
    <w:rsid w:val="00D349EB"/>
    <w:rsid w:val="00D366C2"/>
    <w:rsid w:val="00D47712"/>
    <w:rsid w:val="00D50780"/>
    <w:rsid w:val="00D53AF1"/>
    <w:rsid w:val="00D56B84"/>
    <w:rsid w:val="00D614D4"/>
    <w:rsid w:val="00D61C44"/>
    <w:rsid w:val="00D665A1"/>
    <w:rsid w:val="00D70315"/>
    <w:rsid w:val="00D70F46"/>
    <w:rsid w:val="00D76AEA"/>
    <w:rsid w:val="00D77D35"/>
    <w:rsid w:val="00D82A1D"/>
    <w:rsid w:val="00D84810"/>
    <w:rsid w:val="00D90D55"/>
    <w:rsid w:val="00DA686A"/>
    <w:rsid w:val="00DB24C5"/>
    <w:rsid w:val="00DB3C56"/>
    <w:rsid w:val="00DB5665"/>
    <w:rsid w:val="00DB724E"/>
    <w:rsid w:val="00DB7CC7"/>
    <w:rsid w:val="00DC38FE"/>
    <w:rsid w:val="00DC6CEB"/>
    <w:rsid w:val="00DD348D"/>
    <w:rsid w:val="00DE1696"/>
    <w:rsid w:val="00DE178C"/>
    <w:rsid w:val="00DE1E4B"/>
    <w:rsid w:val="00DE3486"/>
    <w:rsid w:val="00DF0029"/>
    <w:rsid w:val="00DF2B0A"/>
    <w:rsid w:val="00DF3D29"/>
    <w:rsid w:val="00DF476F"/>
    <w:rsid w:val="00DF4B2D"/>
    <w:rsid w:val="00E00894"/>
    <w:rsid w:val="00E00A37"/>
    <w:rsid w:val="00E06E3E"/>
    <w:rsid w:val="00E10C25"/>
    <w:rsid w:val="00E21706"/>
    <w:rsid w:val="00E23BFA"/>
    <w:rsid w:val="00E2486E"/>
    <w:rsid w:val="00E42572"/>
    <w:rsid w:val="00E46FC6"/>
    <w:rsid w:val="00E47905"/>
    <w:rsid w:val="00E55284"/>
    <w:rsid w:val="00E55F21"/>
    <w:rsid w:val="00E60851"/>
    <w:rsid w:val="00E64BDB"/>
    <w:rsid w:val="00E72DF2"/>
    <w:rsid w:val="00E824C9"/>
    <w:rsid w:val="00E8425F"/>
    <w:rsid w:val="00E84A55"/>
    <w:rsid w:val="00E92E23"/>
    <w:rsid w:val="00E965C9"/>
    <w:rsid w:val="00E96C94"/>
    <w:rsid w:val="00EA2884"/>
    <w:rsid w:val="00EA6B38"/>
    <w:rsid w:val="00EB55A7"/>
    <w:rsid w:val="00EB56BD"/>
    <w:rsid w:val="00EC1FEE"/>
    <w:rsid w:val="00EC285A"/>
    <w:rsid w:val="00EC2F7F"/>
    <w:rsid w:val="00EC45CE"/>
    <w:rsid w:val="00EC6817"/>
    <w:rsid w:val="00EC73A2"/>
    <w:rsid w:val="00ED09A9"/>
    <w:rsid w:val="00ED319C"/>
    <w:rsid w:val="00ED3C69"/>
    <w:rsid w:val="00EE1D28"/>
    <w:rsid w:val="00EE1EFD"/>
    <w:rsid w:val="00EE5A16"/>
    <w:rsid w:val="00EF1366"/>
    <w:rsid w:val="00EF37B5"/>
    <w:rsid w:val="00EF721C"/>
    <w:rsid w:val="00F00129"/>
    <w:rsid w:val="00F03FD6"/>
    <w:rsid w:val="00F10640"/>
    <w:rsid w:val="00F12F36"/>
    <w:rsid w:val="00F161EF"/>
    <w:rsid w:val="00F26139"/>
    <w:rsid w:val="00F31E3D"/>
    <w:rsid w:val="00F323E3"/>
    <w:rsid w:val="00F36866"/>
    <w:rsid w:val="00F4137E"/>
    <w:rsid w:val="00F425CA"/>
    <w:rsid w:val="00F437F9"/>
    <w:rsid w:val="00F5124B"/>
    <w:rsid w:val="00F53CDE"/>
    <w:rsid w:val="00F57B9F"/>
    <w:rsid w:val="00F67344"/>
    <w:rsid w:val="00F73857"/>
    <w:rsid w:val="00F74DA5"/>
    <w:rsid w:val="00F915A4"/>
    <w:rsid w:val="00F92DCB"/>
    <w:rsid w:val="00F974F5"/>
    <w:rsid w:val="00FA004F"/>
    <w:rsid w:val="00FA5425"/>
    <w:rsid w:val="00FA5B8B"/>
    <w:rsid w:val="00FB3C3E"/>
    <w:rsid w:val="00FC1148"/>
    <w:rsid w:val="00FC160C"/>
    <w:rsid w:val="00FD5EFE"/>
    <w:rsid w:val="00FE09B7"/>
    <w:rsid w:val="00FE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DCD23"/>
  <w15:docId w15:val="{3D5A0FE5-172C-478A-998E-2D587724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6B38"/>
    <w:rPr>
      <w:rFonts w:ascii="Century Gothic" w:hAnsi="Century Gothic"/>
    </w:rPr>
  </w:style>
  <w:style w:type="paragraph" w:styleId="Nagwek2">
    <w:name w:val="heading 2"/>
    <w:basedOn w:val="Normalny"/>
    <w:next w:val="Normalny"/>
    <w:link w:val="Nagwek2Znak"/>
    <w:qFormat/>
    <w:rsid w:val="00665B3A"/>
    <w:pPr>
      <w:keepNext/>
      <w:outlineLvl w:val="1"/>
    </w:pPr>
    <w:rPr>
      <w:rFonts w:ascii="Arial Narrow" w:hAnsi="Arial Narrow"/>
      <w:b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F44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qFormat/>
    <w:rsid w:val="00665B3A"/>
    <w:pPr>
      <w:keepNext/>
      <w:jc w:val="both"/>
      <w:outlineLvl w:val="5"/>
    </w:pPr>
    <w:rPr>
      <w:rFonts w:ascii="Times New Roman" w:hAnsi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7A05CF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ink w:val="NagwekZnak"/>
    <w:locked/>
    <w:rsid w:val="007A05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7A05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7A05CF"/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492EBC"/>
    <w:rPr>
      <w:b/>
      <w:bCs/>
      <w:i w:val="0"/>
      <w:iCs w:val="0"/>
    </w:rPr>
  </w:style>
  <w:style w:type="paragraph" w:styleId="Tekstdymka">
    <w:name w:val="Balloon Text"/>
    <w:basedOn w:val="Normalny"/>
    <w:link w:val="TekstdymkaZnak"/>
    <w:rsid w:val="003D1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15F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3D15F5"/>
    <w:pPr>
      <w:spacing w:after="140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D15F5"/>
    <w:rPr>
      <w:b/>
      <w:bCs/>
    </w:rPr>
  </w:style>
  <w:style w:type="paragraph" w:styleId="Tekstpodstawowywcity">
    <w:name w:val="Body Text Indent"/>
    <w:basedOn w:val="Normalny"/>
    <w:link w:val="TekstpodstawowywcityZnak"/>
    <w:rsid w:val="00636E2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36E28"/>
    <w:rPr>
      <w:rFonts w:ascii="Century Gothic" w:hAnsi="Century Gothic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ED3C6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E1249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odstawowy">
    <w:name w:val="Body Text"/>
    <w:basedOn w:val="Normalny"/>
    <w:link w:val="TekstpodstawowyZnak"/>
    <w:rsid w:val="00665B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65B3A"/>
    <w:rPr>
      <w:rFonts w:ascii="Century Gothic" w:hAnsi="Century Gothic"/>
    </w:rPr>
  </w:style>
  <w:style w:type="paragraph" w:styleId="Tekstpodstawowy2">
    <w:name w:val="Body Text 2"/>
    <w:basedOn w:val="Normalny"/>
    <w:link w:val="Tekstpodstawowy2Znak"/>
    <w:rsid w:val="00665B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65B3A"/>
    <w:rPr>
      <w:rFonts w:ascii="Century Gothic" w:hAnsi="Century Gothic"/>
    </w:rPr>
  </w:style>
  <w:style w:type="paragraph" w:styleId="Tekstpodstawowywcity2">
    <w:name w:val="Body Text Indent 2"/>
    <w:basedOn w:val="Normalny"/>
    <w:link w:val="Tekstpodstawowywcity2Znak"/>
    <w:rsid w:val="00665B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65B3A"/>
    <w:rPr>
      <w:rFonts w:ascii="Century Gothic" w:hAnsi="Century Gothic"/>
    </w:rPr>
  </w:style>
  <w:style w:type="character" w:customStyle="1" w:styleId="Nagwek2Znak">
    <w:name w:val="Nagłówek 2 Znak"/>
    <w:basedOn w:val="Domylnaczcionkaakapitu"/>
    <w:link w:val="Nagwek2"/>
    <w:rsid w:val="00665B3A"/>
    <w:rPr>
      <w:rFonts w:ascii="Arial Narrow" w:hAnsi="Arial Narrow"/>
      <w:b/>
      <w:sz w:val="28"/>
    </w:rPr>
  </w:style>
  <w:style w:type="character" w:customStyle="1" w:styleId="Nagwek6Znak">
    <w:name w:val="Nagłówek 6 Znak"/>
    <w:basedOn w:val="Domylnaczcionkaakapitu"/>
    <w:link w:val="Nagwek6"/>
    <w:rsid w:val="00665B3A"/>
    <w:rPr>
      <w:b/>
      <w:bCs/>
      <w:sz w:val="24"/>
      <w:szCs w:val="24"/>
    </w:rPr>
  </w:style>
  <w:style w:type="paragraph" w:styleId="Tekstblokowy">
    <w:name w:val="Block Text"/>
    <w:basedOn w:val="Normalny"/>
    <w:rsid w:val="00665B3A"/>
    <w:pPr>
      <w:ind w:left="720" w:right="43"/>
      <w:jc w:val="both"/>
    </w:pPr>
    <w:rPr>
      <w:rFonts w:ascii="Times New Roman" w:hAnsi="Times New Roman"/>
      <w:sz w:val="24"/>
      <w:szCs w:val="24"/>
    </w:rPr>
  </w:style>
  <w:style w:type="paragraph" w:customStyle="1" w:styleId="niv1">
    <w:name w:val="niv1"/>
    <w:basedOn w:val="Normalny"/>
    <w:rsid w:val="00665B3A"/>
    <w:pPr>
      <w:ind w:left="1134" w:hanging="1134"/>
      <w:jc w:val="both"/>
    </w:pPr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375633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rsid w:val="00375633"/>
    <w:rPr>
      <w:color w:val="0000FF" w:themeColor="hyperlink"/>
      <w:u w:val="single"/>
    </w:rPr>
  </w:style>
  <w:style w:type="paragraph" w:customStyle="1" w:styleId="Tekstpodstawowywcity31">
    <w:name w:val="Tekst podstawowy wcięty 31"/>
    <w:basedOn w:val="Normalny"/>
    <w:rsid w:val="00797D7E"/>
    <w:pPr>
      <w:tabs>
        <w:tab w:val="left" w:pos="1134"/>
      </w:tabs>
      <w:suppressAutoHyphens/>
      <w:overflowPunct w:val="0"/>
      <w:autoSpaceDE w:val="0"/>
      <w:ind w:left="1134" w:hanging="567"/>
      <w:jc w:val="both"/>
    </w:pPr>
    <w:rPr>
      <w:rFonts w:ascii="Arial" w:hAnsi="Arial" w:cs="Arial"/>
      <w:sz w:val="24"/>
      <w:lang w:eastAsia="ar-SA"/>
    </w:rPr>
  </w:style>
  <w:style w:type="character" w:styleId="Odwoaniedokomentarza">
    <w:name w:val="annotation reference"/>
    <w:rsid w:val="00475F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75F31"/>
    <w:rPr>
      <w:rFonts w:ascii="Times New Roman" w:hAnsi="Times New Roman"/>
    </w:rPr>
  </w:style>
  <w:style w:type="character" w:customStyle="1" w:styleId="TekstkomentarzaZnak">
    <w:name w:val="Tekst komentarza Znak"/>
    <w:basedOn w:val="Domylnaczcionkaakapitu"/>
    <w:link w:val="Tekstkomentarza"/>
    <w:rsid w:val="00475F31"/>
  </w:style>
  <w:style w:type="character" w:customStyle="1" w:styleId="Nagwek4Znak">
    <w:name w:val="Nagłówek 4 Znak"/>
    <w:basedOn w:val="Domylnaczcionkaakapitu"/>
    <w:link w:val="Nagwek4"/>
    <w:semiHidden/>
    <w:rsid w:val="004F440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semiHidden/>
    <w:unhideWhenUsed/>
    <w:rsid w:val="00147D36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47D36"/>
    <w:rPr>
      <w:rFonts w:ascii="Century Gothic" w:hAnsi="Century Gothic"/>
    </w:rPr>
  </w:style>
  <w:style w:type="character" w:styleId="Odwoanieprzypisudolnego">
    <w:name w:val="footnote reference"/>
    <w:basedOn w:val="Domylnaczcionkaakapitu"/>
    <w:semiHidden/>
    <w:unhideWhenUsed/>
    <w:rsid w:val="00147D36"/>
    <w:rPr>
      <w:vertAlign w:val="superscript"/>
    </w:rPr>
  </w:style>
  <w:style w:type="character" w:customStyle="1" w:styleId="NagwekZnak">
    <w:name w:val="Nagłówek Znak"/>
    <w:link w:val="Nagwek"/>
    <w:locked/>
    <w:rsid w:val="003E4B22"/>
    <w:rPr>
      <w:rFonts w:ascii="Century Gothic" w:hAnsi="Century Gothic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BF50CA"/>
    <w:rPr>
      <w:rFonts w:ascii="Century Gothic" w:hAnsi="Century Gothic"/>
    </w:rPr>
  </w:style>
  <w:style w:type="character" w:customStyle="1" w:styleId="Hyperlink3">
    <w:name w:val="Hyperlink.3"/>
    <w:rsid w:val="00BF50CA"/>
  </w:style>
  <w:style w:type="character" w:customStyle="1" w:styleId="luchili">
    <w:name w:val="luc_hili"/>
    <w:rsid w:val="00BF50CA"/>
  </w:style>
  <w:style w:type="paragraph" w:styleId="Poprawka">
    <w:name w:val="Revision"/>
    <w:hidden/>
    <w:uiPriority w:val="99"/>
    <w:semiHidden/>
    <w:rsid w:val="0082408D"/>
    <w:rPr>
      <w:rFonts w:ascii="Century Gothic" w:hAnsi="Century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42383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7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858573">
                          <w:marLeft w:val="0"/>
                          <w:marRight w:val="64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2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E4E94E13F306AE4BB442D6A8F8C7FBDA" ma:contentTypeVersion="0" ma:contentTypeDescription="Typ zawartości opisujący dokument projektowy." ma:contentTypeScope="" ma:versionID="8c7d606617a6ce6ad7c29411d9c32fb2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6AD2B73-5573-4EDA-871B-A355D7EDC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F767E-2711-4083-8819-24E6060C1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713D9-761A-465C-BF67-DF49155E62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52B98-B7D1-4CE3-8D3E-05D7192BB0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</Template>
  <TotalTime>1</TotalTime>
  <Pages>1</Pages>
  <Words>125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>Autor</cp:lastModifiedBy>
  <cp:revision>4</cp:revision>
  <cp:lastPrinted>2009-07-06T09:33:00Z</cp:lastPrinted>
  <dcterms:created xsi:type="dcterms:W3CDTF">2021-06-15T06:20:00Z</dcterms:created>
  <dcterms:modified xsi:type="dcterms:W3CDTF">2026-04-20T08:43:00Z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0x010100EADF2D3787D64348906DF2D5A4D3565500E4E94E13F306AE4BB442D6A8F8C7FBDA</vt:lpwstr>
  </property>
</Properties>
</file>